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1531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Jessica Martins Soares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participação na equipe de organização e recepção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Jessica Martins Soares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participação na equipe de organização e recepção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F42E07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22C" w:rsidRDefault="001D322C">
      <w:r>
        <w:separator/>
      </w:r>
    </w:p>
  </w:endnote>
  <w:endnote w:type="continuationSeparator" w:id="0">
    <w:p w:rsidR="001D322C" w:rsidRDefault="001D3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22C" w:rsidRDefault="001D322C">
      <w:r>
        <w:separator/>
      </w:r>
    </w:p>
  </w:footnote>
  <w:footnote w:type="continuationSeparator" w:id="0">
    <w:p w:rsidR="001D322C" w:rsidRDefault="001D32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0D752602" wp14:editId="623FD9D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4693FE84" wp14:editId="3697F4C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7E95720B" wp14:editId="4644F95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D322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42E07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158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2015-08-18T15:28:00Z</dcterms:created>
  <dcterms:modified xsi:type="dcterms:W3CDTF">2015-08-18T15:28:00Z</dcterms:modified>
</cp:coreProperties>
</file>